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4C3960" w:rsidRDefault="00D239AD" w:rsidP="00D239A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4C3960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การขอลาออกของนักเรียนในโรงเรียนสังกัด สพฐ</w:t>
      </w:r>
      <w:r w:rsidR="00C81DB8" w:rsidRPr="004C3960">
        <w:rPr>
          <w:rFonts w:ascii="TH SarabunPSK" w:hAnsi="TH SarabunPSK" w:cs="TH SarabunPSK"/>
          <w:b/>
          <w:bCs/>
          <w:noProof/>
          <w:sz w:val="32"/>
          <w:szCs w:val="32"/>
        </w:rPr>
        <w:t>.</w:t>
      </w:r>
    </w:p>
    <w:p w14:paraId="16FCEC75" w14:textId="20316DC4" w:rsidR="00D239AD" w:rsidRPr="004C3960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4C3960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4C3960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4C3960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4C396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9A5654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โรงเรียน</w:t>
      </w:r>
      <w:r w:rsidR="009A5654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อนุบาลวัดลูกแกประชาชนูทิศ </w:t>
      </w:r>
      <w:r w:rsidR="00C81DB8" w:rsidRPr="004C3960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C81DB8" w:rsidRPr="004C3960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สพป</w:t>
      </w:r>
      <w:r w:rsidR="00C81DB8" w:rsidRPr="004C3960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4C3960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กาญจนบุรี เขต </w:t>
      </w:r>
      <w:r w:rsidR="00C81DB8" w:rsidRPr="004C3960">
        <w:rPr>
          <w:rFonts w:ascii="TH SarabunPSK" w:hAnsi="TH SarabunPSK" w:cs="TH SarabunPSK"/>
          <w:noProof/>
          <w:sz w:val="32"/>
          <w:szCs w:val="32"/>
        </w:rPr>
        <w:t>2</w:t>
      </w:r>
    </w:p>
    <w:p w14:paraId="0007F669" w14:textId="46ADE2FD" w:rsidR="00D239AD" w:rsidRPr="004C3960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4C3960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4C3960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4C396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C81DB8" w:rsidRPr="004C3960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กระทรวงศึกษาธิการ</w:t>
      </w:r>
    </w:p>
    <w:p w14:paraId="4C84CC92" w14:textId="77777777" w:rsidR="003F4A0D" w:rsidRPr="004C3960" w:rsidRDefault="003F4A0D" w:rsidP="00D239AD">
      <w:pPr>
        <w:spacing w:after="0"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4C3960">
        <w:rPr>
          <w:rFonts w:ascii="TH SarabunPSK" w:hAnsi="TH SarabunPSK" w:cs="TH SarabunPSK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4C3960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4C3960"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  <w:t>:</w:t>
      </w:r>
      <w:r w:rsidRPr="004C3960">
        <w:rPr>
          <w:rFonts w:ascii="TH SarabunPSK" w:hAnsi="TH SarabunPSK" w:cs="TH SarabunPSK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4C3960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การขอลาออกของนักเรียนในโรงเรียนสังกัด สพฐ</w:t>
      </w:r>
      <w:r w:rsidR="00C81DB8" w:rsidRPr="004C3960">
        <w:rPr>
          <w:rFonts w:ascii="TH SarabunPSK" w:hAnsi="TH SarabunPSK" w:cs="TH SarabunPSK"/>
          <w:noProof/>
          <w:sz w:val="32"/>
          <w:szCs w:val="32"/>
        </w:rPr>
        <w:t>.</w:t>
      </w:r>
    </w:p>
    <w:p w14:paraId="57553D54" w14:textId="487B9578" w:rsidR="00132E1B" w:rsidRPr="004C3960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A5654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โรงเรียน</w:t>
      </w:r>
      <w:r w:rsidR="009A5654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อนุบาลวัดลูกแกประชาชนูทิศ </w:t>
      </w:r>
      <w:r w:rsidR="00C81DB8" w:rsidRPr="004C3960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สพป</w:t>
      </w:r>
      <w:r w:rsidR="00C81DB8" w:rsidRPr="004C3960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4C3960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กาญจนบุรี เขต </w:t>
      </w:r>
      <w:r w:rsidR="00C81DB8" w:rsidRPr="004C3960">
        <w:rPr>
          <w:rFonts w:ascii="TH SarabunPSK" w:hAnsi="TH SarabunPSK" w:cs="TH SarabunPSK"/>
          <w:noProof/>
          <w:sz w:val="32"/>
          <w:szCs w:val="32"/>
        </w:rPr>
        <w:t>2</w:t>
      </w:r>
    </w:p>
    <w:p w14:paraId="7C1EA770" w14:textId="557C84CF" w:rsidR="00132E1B" w:rsidRPr="004C3960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4C3960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4C3960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4C3960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อนุญาต</w:t>
      </w:r>
      <w:r w:rsidR="00C81DB8" w:rsidRPr="004C3960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4C3960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ออกใบอนุญาต</w:t>
      </w:r>
      <w:r w:rsidR="00C81DB8" w:rsidRPr="004C3960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4C3960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รับรอง</w:t>
      </w:r>
      <w:r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4C3960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396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4C3960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4C3960" w14:paraId="77FFD68C" w14:textId="77777777" w:rsidTr="008C1396">
        <w:tc>
          <w:tcPr>
            <w:tcW w:w="675" w:type="dxa"/>
          </w:tcPr>
          <w:p w14:paraId="23D761D9" w14:textId="12281EB4" w:rsidR="00394708" w:rsidRPr="004C3960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4C396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3E6E9C71" w:rsidR="00394708" w:rsidRPr="004C3960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กฎกระทรวงกำหนดหลักเกณฑ์และวิธีการกระจายอำนาจการบริหารและการจัดการศึกษา พ</w:t>
            </w:r>
            <w:r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2550</w:t>
            </w:r>
          </w:p>
        </w:tc>
      </w:tr>
      <w:tr w:rsidR="0087182F" w:rsidRPr="004C3960" w14:paraId="39C3EA14" w14:textId="77777777" w:rsidTr="008C1396">
        <w:tc>
          <w:tcPr>
            <w:tcW w:w="675" w:type="dxa"/>
          </w:tcPr>
          <w:p w14:paraId="58A9ACCC" w14:textId="77777777" w:rsidR="00394708" w:rsidRPr="004C3960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4C396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23DD93E" w14:textId="34745DBD" w:rsidR="00394708" w:rsidRPr="004C3960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ประกาศกระทรวงศึกษาธิการ เรื่อง การส่งเด็กเข้าเรียนในสถานศึกษา พ</w:t>
            </w:r>
            <w:r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2546</w:t>
            </w:r>
          </w:p>
        </w:tc>
      </w:tr>
      <w:tr w:rsidR="0087182F" w:rsidRPr="004C3960" w14:paraId="65D7D647" w14:textId="77777777" w:rsidTr="008C1396">
        <w:tc>
          <w:tcPr>
            <w:tcW w:w="675" w:type="dxa"/>
          </w:tcPr>
          <w:p w14:paraId="2BF7DF3A" w14:textId="77777777" w:rsidR="00394708" w:rsidRPr="004C3960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4C396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9784410" w14:textId="6F3CE876" w:rsidR="00394708" w:rsidRPr="004C3960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</w:t>
            </w:r>
            <w:r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การศึกษาภาคบังคับ พ</w:t>
            </w:r>
            <w:r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2545</w:t>
            </w:r>
          </w:p>
        </w:tc>
      </w:tr>
    </w:tbl>
    <w:p w14:paraId="40A6F83D" w14:textId="32DA2D6B" w:rsidR="003F4A0D" w:rsidRPr="004C3960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4C3960">
        <w:rPr>
          <w:rFonts w:ascii="TH SarabunPSK" w:hAnsi="TH SarabunPSK" w:cs="TH SarabunPSK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4C3960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4C3960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สังคม</w:t>
      </w:r>
      <w:r w:rsidR="00C81DB8"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4C3960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396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4C3960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C81DB8" w:rsidRPr="004C3960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สถาบันการศึกษา</w:t>
      </w:r>
      <w:r w:rsidR="00C81DB8" w:rsidRPr="004C396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4C3960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396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4C3960">
        <w:rPr>
          <w:rFonts w:ascii="TH SarabunPSK" w:hAnsi="TH SarabunPSK" w:cs="TH SarabunPSK"/>
          <w:noProof/>
          <w:sz w:val="32"/>
          <w:szCs w:val="32"/>
        </w:rPr>
        <w:t>-</w:t>
      </w:r>
      <w:r w:rsidR="00C77AEA" w:rsidRPr="004C396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4C3960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4C396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4C396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4C396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4C396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81DB8" w:rsidRPr="004C3960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4C396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C81DB8" w:rsidRPr="004C3960">
        <w:rPr>
          <w:rFonts w:ascii="TH SarabunPSK" w:hAnsi="TH SarabunPSK" w:cs="TH SarabunPSK"/>
          <w:noProof/>
          <w:sz w:val="32"/>
          <w:szCs w:val="32"/>
          <w:cs/>
          <w:lang w:bidi="th-TH"/>
        </w:rPr>
        <w:t>นาที</w:t>
      </w:r>
      <w:r w:rsidRPr="004C396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4C3960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396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4C3960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396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4C396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C81DB8" w:rsidRPr="004C3960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4C396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4C3960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396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4C3960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4C396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4C3960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396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4C3960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4C396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1EF691A9" w14:textId="3C9C036D" w:rsidR="00760D0B" w:rsidRPr="004C3960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0"/>
          <w:szCs w:val="30"/>
          <w:lang w:bidi="th-TH"/>
        </w:rPr>
      </w:pPr>
      <w:r w:rsidRPr="004C396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4C3960">
        <w:rPr>
          <w:rFonts w:ascii="TH SarabunPSK" w:hAnsi="TH SarabunPSK" w:cs="TH SarabunPSK"/>
          <w:noProof/>
          <w:sz w:val="30"/>
          <w:szCs w:val="30"/>
          <w:cs/>
          <w:lang w:bidi="th-TH"/>
        </w:rPr>
        <w:t>การขอลาออกของนักเรียนในโรงเรียนสังกัด สพฐ</w:t>
      </w:r>
      <w:r w:rsidR="00094F82" w:rsidRPr="004C3960">
        <w:rPr>
          <w:rFonts w:ascii="TH SarabunPSK" w:hAnsi="TH SarabunPSK" w:cs="TH SarabunPSK"/>
          <w:noProof/>
          <w:sz w:val="30"/>
          <w:szCs w:val="30"/>
        </w:rPr>
        <w:t xml:space="preserve">. </w:t>
      </w:r>
      <w:r w:rsidR="009A5654" w:rsidRPr="00A826C5">
        <w:rPr>
          <w:rFonts w:ascii="TH SarabunPSK" w:hAnsi="TH SarabunPSK" w:cs="TH SarabunPSK"/>
          <w:noProof/>
          <w:sz w:val="32"/>
          <w:szCs w:val="32"/>
          <w:cs/>
          <w:lang w:bidi="th-TH"/>
        </w:rPr>
        <w:t>โรงเรียน</w:t>
      </w:r>
      <w:r w:rsidR="009A5654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อนุบาลวัดลูกแกประชาชนูทิศ</w:t>
      </w:r>
      <w:r w:rsidR="00094F82" w:rsidRPr="004C3960">
        <w:rPr>
          <w:rFonts w:ascii="TH SarabunPSK" w:hAnsi="TH SarabunPSK" w:cs="TH SarabunPSK"/>
          <w:b/>
          <w:bCs/>
          <w:sz w:val="30"/>
          <w:szCs w:val="30"/>
          <w:cs/>
          <w:lang w:bidi="th-TH"/>
        </w:rPr>
        <w:tab/>
      </w:r>
    </w:p>
    <w:p w14:paraId="743ED356" w14:textId="77777777" w:rsidR="00C77AEA" w:rsidRPr="004C3960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4C3960" w14:paraId="5F1398AA" w14:textId="77777777" w:rsidTr="009B7715">
        <w:tc>
          <w:tcPr>
            <w:tcW w:w="675" w:type="dxa"/>
          </w:tcPr>
          <w:p w14:paraId="08D93DD3" w14:textId="25F72274" w:rsidR="00094F82" w:rsidRPr="004C3960" w:rsidRDefault="00094F82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5223AF" w:rsidRPr="004C396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53246ED" w14:textId="2B1B2D60" w:rsidR="009A5654" w:rsidRDefault="00A13B6C" w:rsidP="009A5654">
            <w:pP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4C3960">
              <w:rPr>
                <w:rFonts w:ascii="TH SarabunPSK" w:hAnsi="TH SarabunPSK" w:cs="TH SarabunPSK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A5654" w:rsidRPr="009A5654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bidi="th-TH"/>
              </w:rPr>
              <w:t>โรงเรียน</w:t>
            </w:r>
            <w:r w:rsidR="009A5654" w:rsidRPr="009A5654">
              <w:rPr>
                <w:rFonts w:ascii="TH SarabunPSK" w:hAnsi="TH SarabunPSK" w:cs="TH SarabunPSK" w:hint="cs"/>
                <w:i/>
                <w:iCs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="00094F82"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</w:r>
            <w:r w:rsidR="009A5654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="009A5654" w:rsidRPr="00E732B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47</w:t>
            </w:r>
            <w:r w:rsidR="009A5654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="009A5654" w:rsidRPr="00E732B8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>หมู่ 7</w:t>
            </w:r>
            <w:r w:rsidR="009A5654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="009A5654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9A5654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9A5654" w:rsidRPr="00E732B8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>ดอนขมิ้น</w:t>
            </w:r>
            <w:r w:rsidR="009A5654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 อ</w:t>
            </w:r>
            <w:r w:rsidR="009A5654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9A5654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ท่ามะกา จ</w:t>
            </w:r>
            <w:r w:rsidR="009A5654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9A5654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กาญจนบุรี </w:t>
            </w:r>
            <w:r w:rsidR="009A5654" w:rsidRPr="00E732B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711</w:t>
            </w:r>
            <w:r w:rsidR="009A5654" w:rsidRPr="00E732B8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  <w:lang w:bidi="th-TH"/>
              </w:rPr>
              <w:t>2</w:t>
            </w:r>
            <w:r w:rsidR="009A5654" w:rsidRPr="00E732B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</w:t>
            </w:r>
            <w:r w:rsidR="009A5654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="009A5654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9A5654" w:rsidRPr="00E732B8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>034-566102</w:t>
            </w:r>
            <w:r w:rsidR="009A5654"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</w:p>
          <w:p w14:paraId="39DF4A42" w14:textId="73BF699A" w:rsidR="009A5654" w:rsidRPr="00E732B8" w:rsidRDefault="009A5654" w:rsidP="009A5654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/ </w:t>
            </w:r>
            <w:r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</w:t>
            </w: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E732B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ณ หน่วยงาน</w:t>
            </w:r>
          </w:p>
          <w:p w14:paraId="3BAF41A4" w14:textId="4410216E" w:rsidR="00094F82" w:rsidRPr="004C3960" w:rsidRDefault="00A13B6C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เปิดให้บริการวัน จันทร์</w:t>
            </w:r>
            <w:r w:rsidR="00094F82"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="00094F82"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ถึง วันศุกร์ </w:t>
            </w:r>
            <w:r w:rsidR="00094F82"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094F82"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) </w:t>
            </w:r>
            <w:r w:rsidR="00094F82"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(</w:t>
            </w:r>
            <w:r w:rsidR="00094F82"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  <w:p w14:paraId="78653E4A" w14:textId="5365B6CD" w:rsidR="00313D38" w:rsidRPr="004C3960" w:rsidRDefault="00A13B6C" w:rsidP="009B7715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575FAF"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ยกเว้นวันหยุดราชการ</w:t>
            </w:r>
            <w:r w:rsidR="00575FAF"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575FAF"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โรงเรียนกำหนดเวลาเปิด</w:t>
            </w:r>
            <w:r w:rsidR="00575FAF"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-</w:t>
            </w:r>
            <w:r w:rsidR="00575FAF"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ปิดตามบริบทของโรงเรียน</w:t>
            </w:r>
            <w:r w:rsidR="00575FAF" w:rsidRPr="004C396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</w:tr>
    </w:tbl>
    <w:p w14:paraId="3CD2E102" w14:textId="77777777" w:rsidR="008E2900" w:rsidRPr="004C396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4C3960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254DDEE" w14:textId="4493C2C9" w:rsidR="008E2900" w:rsidRDefault="00575FAF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C3960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การขอลาออกของนักเรียนสังกัด สพฐ</w:t>
      </w:r>
      <w:r w:rsidRPr="004C3960">
        <w:rPr>
          <w:rFonts w:ascii="TH SarabunPSK" w:hAnsi="TH SarabunPSK" w:cs="TH SarabunPSK"/>
          <w:noProof/>
          <w:sz w:val="32"/>
          <w:szCs w:val="32"/>
        </w:rPr>
        <w:t xml:space="preserve">. </w:t>
      </w:r>
      <w:r w:rsidRPr="004C3960">
        <w:rPr>
          <w:rFonts w:ascii="TH SarabunPSK" w:hAnsi="TH SarabunPSK" w:cs="TH SarabunPSK"/>
          <w:noProof/>
          <w:sz w:val="32"/>
          <w:szCs w:val="32"/>
          <w:cs/>
          <w:lang w:bidi="th-TH"/>
        </w:rPr>
        <w:t>มีหลักเกณฑ์และเงื่อนไข ดังนี้</w:t>
      </w:r>
      <w:r w:rsidRPr="004C3960">
        <w:rPr>
          <w:rFonts w:ascii="TH SarabunPSK" w:hAnsi="TH SarabunPSK" w:cs="TH SarabunPSK"/>
          <w:noProof/>
          <w:sz w:val="32"/>
          <w:szCs w:val="32"/>
        </w:rPr>
        <w:br/>
        <w:t xml:space="preserve"> 1. </w:t>
      </w:r>
      <w:r w:rsidRPr="004C3960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นักเรียนที่ลาออกต้องจบการศึกษาภาคบังคับหรืออายุย่างเข้าปีที่ </w:t>
      </w:r>
      <w:r w:rsidR="004C3960">
        <w:rPr>
          <w:rFonts w:ascii="TH SarabunPSK" w:hAnsi="TH SarabunPSK" w:cs="TH SarabunPSK"/>
          <w:noProof/>
          <w:sz w:val="32"/>
          <w:szCs w:val="32"/>
        </w:rPr>
        <w:t>16</w:t>
      </w:r>
      <w:r w:rsidRPr="004C3960">
        <w:rPr>
          <w:rFonts w:ascii="TH SarabunPSK" w:hAnsi="TH SarabunPSK" w:cs="TH SarabunPSK"/>
          <w:noProof/>
          <w:sz w:val="32"/>
          <w:szCs w:val="32"/>
        </w:rPr>
        <w:br/>
        <w:t xml:space="preserve"> 2. </w:t>
      </w:r>
      <w:r w:rsidRPr="004C3960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กรณียังไม่จบการศึกษาภาคบังคับ และมีอายุต่ำกว่า </w:t>
      </w:r>
      <w:r w:rsidRPr="004C3960">
        <w:rPr>
          <w:rFonts w:ascii="TH SarabunPSK" w:hAnsi="TH SarabunPSK" w:cs="TH SarabunPSK"/>
          <w:noProof/>
          <w:sz w:val="32"/>
          <w:szCs w:val="32"/>
        </w:rPr>
        <w:t xml:space="preserve">16 </w:t>
      </w:r>
      <w:r w:rsidRPr="004C3960">
        <w:rPr>
          <w:rFonts w:ascii="TH SarabunPSK" w:hAnsi="TH SarabunPSK" w:cs="TH SarabunPSK"/>
          <w:noProof/>
          <w:sz w:val="32"/>
          <w:szCs w:val="32"/>
          <w:cs/>
          <w:lang w:bidi="th-TH"/>
        </w:rPr>
        <w:t>ปี ต้องเป็นการลาออกเพื่อเปลี่ยนรูปแบบการศึกษาเท่านั้น</w:t>
      </w:r>
      <w:r w:rsidRPr="004C3960">
        <w:rPr>
          <w:rFonts w:ascii="TH SarabunPSK" w:hAnsi="TH SarabunPSK" w:cs="TH SarabunPSK"/>
          <w:noProof/>
          <w:sz w:val="32"/>
          <w:szCs w:val="32"/>
        </w:rPr>
        <w:br/>
        <w:t xml:space="preserve"> 3. </w:t>
      </w:r>
      <w:r w:rsidRPr="004C3960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ระยะเวลาการให้บริการรวมที่กำหนดในคู่มือ เริ่มนับเมื่อได้ตรวจสอบเอกสารถูกต้อง ครบถ้วนแล้ว</w:t>
      </w:r>
      <w:r w:rsidRPr="004C3960">
        <w:rPr>
          <w:rFonts w:ascii="TH SarabunPSK" w:hAnsi="TH SarabunPSK" w:cs="TH SarabunPSK"/>
          <w:noProof/>
          <w:sz w:val="32"/>
          <w:szCs w:val="32"/>
        </w:rPr>
        <w:br/>
      </w:r>
    </w:p>
    <w:p w14:paraId="73A466DE" w14:textId="77777777" w:rsidR="004C3960" w:rsidRDefault="004C3960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050B484A" w14:textId="77777777" w:rsidR="004C3960" w:rsidRDefault="004C3960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1CE0F91B" w14:textId="77777777" w:rsidR="004C3960" w:rsidRPr="004C3960" w:rsidRDefault="004C3960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4C3960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4C3960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4C3960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C396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4C3960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C396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4C3960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C396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4C3960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C396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4C3960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C396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4C3960" w:rsidRDefault="00313D38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C396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4C3960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4C3960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4C396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4C3960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4C3960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27C0FB15" w14:textId="77777777" w:rsidR="00313D38" w:rsidRPr="004C3960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ตรวจสอบความถูกต้อง ครบถ้วนของคำร้องและเอกสารประกอบคำร้อง</w:t>
            </w:r>
          </w:p>
          <w:p w14:paraId="2A225131" w14:textId="77777777" w:rsidR="00313D38" w:rsidRPr="004C3960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4874A2C9" w14:textId="0D78DAA3" w:rsidR="00313D38" w:rsidRPr="004C3960" w:rsidRDefault="00313D38" w:rsidP="00452B6B">
            <w:pPr>
              <w:rPr>
                <w:rFonts w:ascii="TH SarabunPSK" w:hAnsi="TH SarabunPSK" w:cs="TH SarabunPSK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3D95E78A" w14:textId="76992C49" w:rsidR="00313D38" w:rsidRPr="004C3960" w:rsidRDefault="009A5654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อนุบาลวัดลูกแกประชาชนูทิศ </w:t>
            </w:r>
            <w:r w:rsidR="00313D38"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สพป</w:t>
            </w:r>
            <w:r w:rsidR="00313D38"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313D38"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เขต </w:t>
            </w:r>
            <w:r w:rsidR="00313D38"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799" w:type="dxa"/>
          </w:tcPr>
          <w:p w14:paraId="3AE07B5D" w14:textId="418FC77C" w:rsidR="00313D38" w:rsidRPr="004C3960" w:rsidRDefault="00313D38" w:rsidP="004C3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313D38" w:rsidRPr="004C3960" w14:paraId="23AFFB57" w14:textId="77777777" w:rsidTr="00313D38">
        <w:tc>
          <w:tcPr>
            <w:tcW w:w="675" w:type="dxa"/>
            <w:vAlign w:val="center"/>
          </w:tcPr>
          <w:p w14:paraId="2444520A" w14:textId="77777777" w:rsidR="00313D38" w:rsidRPr="004C3960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4C396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C0C00DA" w14:textId="77777777" w:rsidR="00313D38" w:rsidRPr="004C3960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2389A661" w14:textId="77777777" w:rsidR="00313D38" w:rsidRPr="004C3960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238BC6F7" w14:textId="77777777" w:rsidR="004C3960" w:rsidRDefault="00313D38" w:rsidP="00313D38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ตรวจสอบคุณสมบัติของนักเรียนและจัดทำเอกสารหลักฐานประกอบการลาออก 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1. 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หลักฐานแสดงผลการเรียน 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ปพ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.1)                                               2. 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ใบรับรองเวลาเรียน และคะแนนเก็บ      </w:t>
            </w:r>
          </w:p>
          <w:p w14:paraId="6322B749" w14:textId="57269306" w:rsidR="00313D38" w:rsidRPr="004C3960" w:rsidRDefault="00313D38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3.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สมุดรายงานประจำ ตัวนักเรียน 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)                      4.</w:t>
            </w:r>
            <w:r w:rsid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แบบบันทึกสุขภาพ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368" w:type="dxa"/>
          </w:tcPr>
          <w:p w14:paraId="45DE4728" w14:textId="77777777" w:rsidR="00313D38" w:rsidRPr="004C3960" w:rsidRDefault="00313D38" w:rsidP="00452B6B">
            <w:pPr>
              <w:rPr>
                <w:rFonts w:ascii="TH SarabunPSK" w:hAnsi="TH SarabunPSK" w:cs="TH SarabunPSK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 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7B5CA8FD" w14:textId="053AC96A" w:rsidR="00313D38" w:rsidRPr="004C3960" w:rsidRDefault="009A5654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อนุบาลวัดลูกแกประชาชนูทิศ </w:t>
            </w:r>
            <w:r w:rsidR="00313D38"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สพป</w:t>
            </w:r>
            <w:r w:rsidR="00313D38"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313D38"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เขต </w:t>
            </w:r>
            <w:r w:rsidR="00313D38"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799" w:type="dxa"/>
          </w:tcPr>
          <w:p w14:paraId="2CCBDB7C" w14:textId="77777777" w:rsidR="00313D38" w:rsidRPr="004C3960" w:rsidRDefault="00313D38" w:rsidP="004C3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313D38" w:rsidRPr="004C3960" w14:paraId="4C0C2967" w14:textId="77777777" w:rsidTr="00313D38">
        <w:tc>
          <w:tcPr>
            <w:tcW w:w="675" w:type="dxa"/>
            <w:vAlign w:val="center"/>
          </w:tcPr>
          <w:p w14:paraId="314A0389" w14:textId="77777777" w:rsidR="00313D38" w:rsidRPr="004C3960" w:rsidRDefault="00313D38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4C396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F766AD1" w14:textId="77777777" w:rsidR="00313D38" w:rsidRPr="004C3960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7CECE223" w14:textId="77777777" w:rsidR="00313D38" w:rsidRPr="004C3960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26AC4FA1" w14:textId="77777777" w:rsidR="00313D38" w:rsidRPr="004C3960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จัดทำหนังสือเสนอผู้อำนวยการโรงเรียนพิจารณาลงนาม</w:t>
            </w:r>
          </w:p>
          <w:p w14:paraId="3B779128" w14:textId="77777777" w:rsidR="00313D38" w:rsidRPr="004C3960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750871D0" w14:textId="77777777" w:rsidR="00313D38" w:rsidRPr="004C3960" w:rsidRDefault="00313D38" w:rsidP="00452B6B">
            <w:pPr>
              <w:rPr>
                <w:rFonts w:ascii="TH SarabunPSK" w:hAnsi="TH SarabunPSK" w:cs="TH SarabunPSK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600320F0" w14:textId="309E71DB" w:rsidR="00313D38" w:rsidRPr="004C3960" w:rsidRDefault="009A5654" w:rsidP="00452B6B">
            <w:pPr>
              <w:rPr>
                <w:rFonts w:ascii="TH SarabunPSK" w:hAnsi="TH SarabunPSK" w:cs="TH SarabunPSK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อนุบาลวัดลูกแกประชาชนูทิศ </w:t>
            </w:r>
            <w:r w:rsidR="00313D38"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สพป</w:t>
            </w:r>
            <w:r w:rsidR="00313D38"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="00313D38"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เขต </w:t>
            </w:r>
            <w:r w:rsidR="00313D38"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799" w:type="dxa"/>
          </w:tcPr>
          <w:p w14:paraId="73137213" w14:textId="77777777" w:rsidR="00313D38" w:rsidRPr="004C3960" w:rsidRDefault="00313D38" w:rsidP="004C39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</w:tbl>
    <w:p w14:paraId="7DC13973" w14:textId="77777777" w:rsidR="004C3960" w:rsidRDefault="004C396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744F5F55" w14:textId="0FD83A6C" w:rsidR="00C26ED0" w:rsidRPr="004C3960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4C3960">
        <w:rPr>
          <w:rFonts w:ascii="TH SarabunPSK" w:hAnsi="TH SarabunPSK" w:cs="TH SarabunPSK"/>
          <w:noProof/>
          <w:sz w:val="32"/>
          <w:szCs w:val="32"/>
        </w:rPr>
        <w:t xml:space="preserve">4 </w:t>
      </w:r>
      <w:r w:rsidR="009B68CC" w:rsidRPr="004C3960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4C3960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4C3960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Pr="004C3960" w:rsidRDefault="009B68CC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C3960">
        <w:rPr>
          <w:rFonts w:ascii="TH SarabunPSK" w:hAnsi="TH SarabunPSK" w:cs="TH SarabunPSK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335832AD" w14:textId="77777777" w:rsidR="008E2900" w:rsidRPr="004C3960" w:rsidRDefault="008E2900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31312B5" w14:textId="77777777" w:rsidR="00AA7734" w:rsidRPr="004C3960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4C3960" w:rsidRDefault="00452B6B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4C3960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4C3960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C396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4C3960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C396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4C3960" w:rsidRDefault="00452B6B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C396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4C396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4C396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4C3960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C396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4C396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4C3960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C396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4C396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4C3960" w:rsidRDefault="003C25A4" w:rsidP="00452B6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C396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4C3960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C396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4C3960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4C3960" w:rsidRDefault="00AC4ACB" w:rsidP="00452B6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4C396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4C3960" w:rsidRDefault="00AC4ACB" w:rsidP="00452B6B">
            <w:pPr>
              <w:rPr>
                <w:rFonts w:ascii="TH SarabunPSK" w:hAnsi="TH SarabunPSK" w:cs="TH SarabunPSK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4C3960" w:rsidRDefault="00AC4ACB" w:rsidP="009A5654">
            <w:pPr>
              <w:jc w:val="center"/>
              <w:rPr>
                <w:rFonts w:ascii="TH SarabunPSK" w:hAnsi="TH SarabunPSK" w:cs="TH SarabunPSK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4C3960" w:rsidRDefault="00AC4ACB" w:rsidP="009A5654">
            <w:pPr>
              <w:jc w:val="center"/>
              <w:rPr>
                <w:rFonts w:ascii="TH SarabunPSK" w:hAnsi="TH SarabunPSK" w:cs="TH SarabunPSK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4C3960" w:rsidRDefault="00AC4ACB" w:rsidP="009A5654">
            <w:pPr>
              <w:jc w:val="center"/>
              <w:rPr>
                <w:rFonts w:ascii="TH SarabunPSK" w:hAnsi="TH SarabunPSK" w:cs="TH SarabunPSK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4C3960" w:rsidRDefault="00AC4ACB" w:rsidP="009A5654">
            <w:pPr>
              <w:jc w:val="center"/>
              <w:rPr>
                <w:rFonts w:ascii="TH SarabunPSK" w:hAnsi="TH SarabunPSK" w:cs="TH SarabunPSK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7DE33EFE" w14:textId="77777777" w:rsidR="00452B6B" w:rsidRDefault="00AC4ACB" w:rsidP="00452B6B">
            <w:pPr>
              <w:rPr>
                <w:rFonts w:ascii="TH SarabunPSK" w:hAnsi="TH SarabunPSK" w:cs="TH SarabunPSK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รับรองสำเนาถูกต้อง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  <w:p w14:paraId="5EEE9BFC" w14:textId="1981B806" w:rsidR="004C3960" w:rsidRPr="004C3960" w:rsidRDefault="004C3960" w:rsidP="00452B6B">
            <w:pPr>
              <w:rPr>
                <w:rFonts w:ascii="TH SarabunPSK" w:hAnsi="TH SarabunPSK" w:cs="TH SarabunPSK"/>
              </w:rPr>
            </w:pPr>
          </w:p>
        </w:tc>
      </w:tr>
    </w:tbl>
    <w:p w14:paraId="5E9209B8" w14:textId="77777777" w:rsidR="004C3960" w:rsidRPr="004C3960" w:rsidRDefault="004C3960" w:rsidP="0050561E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4C3960" w:rsidRDefault="00452B6B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4C3960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4C3960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C396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4C3960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C396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4C3960" w:rsidRDefault="004E651F" w:rsidP="001B2D2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cs/>
                <w:lang w:bidi="th-TH"/>
              </w:rPr>
            </w:pPr>
            <w:r w:rsidRPr="004C396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4C3960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C396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4C396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4C3960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C396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4C396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4C3960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C396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4C3960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C3960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4C3960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4C3960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4C396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4C3960" w:rsidRDefault="00AC4ACB" w:rsidP="00AC4ACB">
            <w:pPr>
              <w:rPr>
                <w:rFonts w:ascii="TH SarabunPSK" w:hAnsi="TH SarabunPSK" w:cs="TH SarabunPSK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ใบคำร้องขอลาออก</w:t>
            </w:r>
          </w:p>
        </w:tc>
        <w:tc>
          <w:tcPr>
            <w:tcW w:w="1843" w:type="dxa"/>
          </w:tcPr>
          <w:p w14:paraId="5FD3D152" w14:textId="2A5AF49F" w:rsidR="00AC4ACB" w:rsidRPr="004C3960" w:rsidRDefault="00AC4ACB" w:rsidP="00AC4ACB">
            <w:pPr>
              <w:rPr>
                <w:rFonts w:ascii="TH SarabunPSK" w:hAnsi="TH SarabunPSK" w:cs="TH SarabunPSK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สำนักงานคณะกรรมการการศึกษาขั้นพื้นฐาน</w:t>
            </w:r>
          </w:p>
        </w:tc>
        <w:tc>
          <w:tcPr>
            <w:tcW w:w="1559" w:type="dxa"/>
          </w:tcPr>
          <w:p w14:paraId="5C122349" w14:textId="7E674FCD" w:rsidR="00AC4ACB" w:rsidRPr="004C3960" w:rsidRDefault="00AC4ACB" w:rsidP="004C3960">
            <w:pPr>
              <w:jc w:val="center"/>
              <w:rPr>
                <w:rFonts w:ascii="TH SarabunPSK" w:hAnsi="TH SarabunPSK" w:cs="TH SarabunPSK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4C3960" w:rsidRDefault="00AC4ACB" w:rsidP="004C3960">
            <w:pPr>
              <w:jc w:val="center"/>
              <w:rPr>
                <w:rFonts w:ascii="TH SarabunPSK" w:hAnsi="TH SarabunPSK" w:cs="TH SarabunPSK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4C3960" w:rsidRDefault="00AC4ACB" w:rsidP="004C3960">
            <w:pPr>
              <w:jc w:val="center"/>
              <w:rPr>
                <w:rFonts w:ascii="TH SarabunPSK" w:hAnsi="TH SarabunPSK" w:cs="TH SarabunPSK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4C3960" w:rsidRDefault="00AC4ACB" w:rsidP="004C3960">
            <w:pPr>
              <w:jc w:val="center"/>
              <w:rPr>
                <w:rFonts w:ascii="TH SarabunPSK" w:hAnsi="TH SarabunPSK" w:cs="TH SarabunPSK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4C3960" w14:paraId="15EBB345" w14:textId="77777777" w:rsidTr="004E651F">
        <w:tc>
          <w:tcPr>
            <w:tcW w:w="675" w:type="dxa"/>
            <w:vAlign w:val="center"/>
          </w:tcPr>
          <w:p w14:paraId="099D40D8" w14:textId="77777777" w:rsidR="00AC4ACB" w:rsidRPr="004C3960" w:rsidRDefault="00AC4ACB" w:rsidP="00AC4ACB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4C396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0CD4B93" w14:textId="77777777" w:rsidR="00AC4ACB" w:rsidRPr="004C3960" w:rsidRDefault="00AC4ACB" w:rsidP="00AC4ACB">
            <w:pPr>
              <w:rPr>
                <w:rFonts w:ascii="TH SarabunPSK" w:hAnsi="TH SarabunPSK" w:cs="TH SarabunPSK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รูปถ่าย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1 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นิ้ว</w:t>
            </w:r>
          </w:p>
        </w:tc>
        <w:tc>
          <w:tcPr>
            <w:tcW w:w="1843" w:type="dxa"/>
          </w:tcPr>
          <w:p w14:paraId="0ED92D95" w14:textId="77777777" w:rsidR="00AC4ACB" w:rsidRPr="004C3960" w:rsidRDefault="00AC4ACB" w:rsidP="004C3960">
            <w:pPr>
              <w:jc w:val="center"/>
              <w:rPr>
                <w:rFonts w:ascii="TH SarabunPSK" w:hAnsi="TH SarabunPSK" w:cs="TH SarabunPSK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CB66540" w14:textId="77777777" w:rsidR="00AC4ACB" w:rsidRPr="004C3960" w:rsidRDefault="00AC4ACB" w:rsidP="004C3960">
            <w:pPr>
              <w:jc w:val="center"/>
              <w:rPr>
                <w:rFonts w:ascii="TH SarabunPSK" w:hAnsi="TH SarabunPSK" w:cs="TH SarabunPSK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14:paraId="3C5723F6" w14:textId="77777777" w:rsidR="00AC4ACB" w:rsidRPr="004C3960" w:rsidRDefault="00AC4ACB" w:rsidP="004C3960">
            <w:pPr>
              <w:jc w:val="center"/>
              <w:rPr>
                <w:rFonts w:ascii="TH SarabunPSK" w:hAnsi="TH SarabunPSK" w:cs="TH SarabunPSK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760B7ACB" w14:textId="77777777" w:rsidR="00AC4ACB" w:rsidRPr="004C3960" w:rsidRDefault="00AC4ACB" w:rsidP="004C3960">
            <w:pPr>
              <w:jc w:val="center"/>
              <w:rPr>
                <w:rFonts w:ascii="TH SarabunPSK" w:hAnsi="TH SarabunPSK" w:cs="TH SarabunPSK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172A333" w14:textId="77777777" w:rsidR="00AC4ACB" w:rsidRPr="004C3960" w:rsidRDefault="00AC4ACB" w:rsidP="004C3960">
            <w:pPr>
              <w:jc w:val="center"/>
              <w:rPr>
                <w:rFonts w:ascii="TH SarabunPSK" w:hAnsi="TH SarabunPSK" w:cs="TH SarabunPSK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4C3960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4C3960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62F55" w:rsidRPr="004C3960" w14:paraId="14EFFB83" w14:textId="77777777" w:rsidTr="00090552">
        <w:trPr>
          <w:trHeight w:val="567"/>
        </w:trPr>
        <w:tc>
          <w:tcPr>
            <w:tcW w:w="10314" w:type="dxa"/>
            <w:vAlign w:val="center"/>
          </w:tcPr>
          <w:p w14:paraId="235BD465" w14:textId="77777777" w:rsidR="00F62F55" w:rsidRPr="004C3960" w:rsidRDefault="00F62F55" w:rsidP="00686AAA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14:paraId="25DD3C1F" w14:textId="77777777" w:rsidR="008E2900" w:rsidRPr="004C396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4C3960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4C3960" w14:paraId="07DF31DE" w14:textId="77777777" w:rsidTr="00C1539D">
        <w:tc>
          <w:tcPr>
            <w:tcW w:w="534" w:type="dxa"/>
          </w:tcPr>
          <w:p w14:paraId="07FE0908" w14:textId="7E60931D" w:rsidR="00EA6950" w:rsidRPr="004C3960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4C396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E730C3A" w14:textId="77777777" w:rsidR="009A5654" w:rsidRDefault="00EA6950" w:rsidP="009A5654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4C39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4C39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ร้องเรียนด้วยตนเอง 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/ 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ไปรษณีย์ ที่</w:t>
            </w:r>
            <w:r w:rsidR="009A5654"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โรงเรียน</w:t>
            </w:r>
            <w:r w:rsidR="009A5654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อนุบาลวัดลูกแกประชาชนูทิศ</w:t>
            </w:r>
            <w:r w:rsidR="009A5654"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9A5654"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="009A5654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47 หมู่ 7</w:t>
            </w:r>
            <w:r w:rsidR="009A5654"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</w:p>
          <w:p w14:paraId="37AD2131" w14:textId="3327ADDE" w:rsidR="00EA6950" w:rsidRPr="004C3960" w:rsidRDefault="009A5654" w:rsidP="009A56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ดอนขมิ้น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 อ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ท่ามะกา จ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>711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2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0 </w:t>
            </w:r>
            <w:r w:rsidRPr="00A826C5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034-566102</w:t>
            </w:r>
            <w:r w:rsidR="00EA6950" w:rsidRPr="004C3960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EA6950" w:rsidRPr="004C396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EA6950" w:rsidRPr="004C396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EA6950" w:rsidRPr="004C396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4C3960" w14:paraId="719A70C2" w14:textId="77777777" w:rsidTr="00C1539D">
        <w:tc>
          <w:tcPr>
            <w:tcW w:w="534" w:type="dxa"/>
          </w:tcPr>
          <w:p w14:paraId="0E492C72" w14:textId="77777777" w:rsidR="00EA6950" w:rsidRPr="004C3960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4C396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83AC4BE" w14:textId="62AEC5DF" w:rsidR="00EA6950" w:rsidRPr="004C3960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4C39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ร้องเรียนด้วยตนเอง 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/ 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ไปรษณีย์ </w:t>
            </w:r>
            <w:r w:rsidRPr="004C3960">
              <w:rPr>
                <w:rFonts w:ascii="TH SarabunPSK" w:hAnsi="TH SarabunPSK" w:cs="TH SarabunPSK"/>
                <w:noProof/>
                <w:sz w:val="30"/>
                <w:szCs w:val="30"/>
                <w:cs/>
                <w:lang w:bidi="th-TH"/>
              </w:rPr>
              <w:t>ที่สำนักงานเขตพื้น</w:t>
            </w:r>
            <w:r w:rsidR="004C3960" w:rsidRPr="004C3960">
              <w:rPr>
                <w:rFonts w:ascii="TH SarabunPSK" w:hAnsi="TH SarabunPSK" w:cs="TH SarabunPSK"/>
                <w:noProof/>
                <w:sz w:val="30"/>
                <w:szCs w:val="30"/>
                <w:cs/>
                <w:lang w:bidi="th-TH"/>
              </w:rPr>
              <w:t>ที่การศึกษาประถมศึกษากาญจนบุรี</w:t>
            </w:r>
            <w:r w:rsidR="004C3960">
              <w:rPr>
                <w:rFonts w:ascii="TH SarabunPSK" w:hAnsi="TH SarabunPSK" w:cs="TH SarabunPSK" w:hint="cs"/>
                <w:noProof/>
                <w:sz w:val="30"/>
                <w:szCs w:val="30"/>
                <w:cs/>
                <w:lang w:bidi="th-TH"/>
              </w:rPr>
              <w:t xml:space="preserve"> </w:t>
            </w:r>
            <w:r w:rsidR="004C3960" w:rsidRPr="004C3960">
              <w:rPr>
                <w:rFonts w:ascii="TH SarabunPSK" w:hAnsi="TH SarabunPSK" w:cs="TH SarabunPSK" w:hint="cs"/>
                <w:noProof/>
                <w:sz w:val="30"/>
                <w:szCs w:val="30"/>
                <w:cs/>
                <w:lang w:bidi="th-TH"/>
              </w:rPr>
              <w:t>เ</w:t>
            </w:r>
            <w:r w:rsidRPr="004C3960">
              <w:rPr>
                <w:rFonts w:ascii="TH SarabunPSK" w:hAnsi="TH SarabunPSK" w:cs="TH SarabunPSK"/>
                <w:noProof/>
                <w:sz w:val="30"/>
                <w:szCs w:val="30"/>
                <w:cs/>
                <w:lang w:bidi="th-TH"/>
              </w:rPr>
              <w:t xml:space="preserve">ขต </w:t>
            </w:r>
            <w:r w:rsidRPr="004C3960">
              <w:rPr>
                <w:rFonts w:ascii="TH SarabunPSK" w:hAnsi="TH SarabunPSK" w:cs="TH SarabunPSK"/>
                <w:noProof/>
                <w:sz w:val="30"/>
                <w:szCs w:val="30"/>
              </w:rPr>
              <w:t xml:space="preserve">2 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ต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หนองโรง อ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พนมทวน จ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กาญจนบุรี 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71140 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โทร</w:t>
            </w:r>
            <w:bookmarkStart w:id="0" w:name="_GoBack"/>
            <w:bookmarkEnd w:id="0"/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ศัพท์ 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0-3457-9208</w:t>
            </w:r>
            <w:r w:rsidRPr="004C3960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4C396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4C396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4C396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4C3960" w14:paraId="7EC7F9F8" w14:textId="77777777" w:rsidTr="00C1539D">
        <w:tc>
          <w:tcPr>
            <w:tcW w:w="534" w:type="dxa"/>
          </w:tcPr>
          <w:p w14:paraId="4CE4A41C" w14:textId="77777777" w:rsidR="00EA6950" w:rsidRPr="004C3960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4C396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A7893B8" w14:textId="77777777" w:rsidR="00EA6950" w:rsidRPr="004C3960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4C39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สายด่วนกระทรวงศึกษาธิการ โทร 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1579</w:t>
            </w:r>
            <w:r w:rsidRPr="004C3960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4C396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4C396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4C396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4C3960" w14:paraId="0C95E14A" w14:textId="77777777" w:rsidTr="00C1539D">
        <w:tc>
          <w:tcPr>
            <w:tcW w:w="534" w:type="dxa"/>
          </w:tcPr>
          <w:p w14:paraId="58CD904F" w14:textId="77777777" w:rsidR="00EA6950" w:rsidRPr="004C3960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="00811134" w:rsidRPr="004C396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1261238" w14:textId="77777777" w:rsidR="00EA6950" w:rsidRPr="004C3960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4C39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ศูนย์บริการประชาชน 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(1111)  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สำนักงานปลัดสำนักนายกรัฐมนตรีทำเนียบรัฐบาล ถนนพิษณุโลก เขตดุสิต กทม</w:t>
            </w:r>
            <w:r w:rsidRPr="004C3960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4C3960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4C396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4C396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4C3960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D5866BE" w14:textId="77777777" w:rsidR="00C1539D" w:rsidRPr="004C3960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4C3960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F064C0" w:rsidRPr="004C3960" w14:paraId="4FD1EB3C" w14:textId="77777777" w:rsidTr="00E00F3F">
        <w:trPr>
          <w:trHeight w:val="567"/>
        </w:trPr>
        <w:tc>
          <w:tcPr>
            <w:tcW w:w="10173" w:type="dxa"/>
            <w:vAlign w:val="center"/>
          </w:tcPr>
          <w:p w14:paraId="0CD12DAD" w14:textId="77777777" w:rsidR="00F064C0" w:rsidRPr="004C3960" w:rsidRDefault="00F064C0" w:rsidP="00686AAA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4C396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036A5900" w14:textId="77777777" w:rsidR="00C1539D" w:rsidRPr="004C3960" w:rsidRDefault="00C1539D" w:rsidP="00C1539D">
      <w:pPr>
        <w:pStyle w:val="a5"/>
        <w:spacing w:after="0" w:line="240" w:lineRule="auto"/>
        <w:ind w:left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4C3960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C3960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4C3960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C3960">
        <w:rPr>
          <w:rFonts w:ascii="TH SarabunPSK" w:hAnsi="TH SarabunPSK" w:cs="TH SarabunPSK"/>
          <w:noProof/>
          <w:sz w:val="32"/>
          <w:szCs w:val="32"/>
        </w:rPr>
        <w:t>-</w:t>
      </w:r>
    </w:p>
    <w:p w14:paraId="688B8321" w14:textId="77777777" w:rsidR="0064558D" w:rsidRPr="004C3960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7B7C7CC9" w14:textId="77777777" w:rsidR="0064558D" w:rsidRPr="004C3960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4C3960" w:rsidRDefault="00982CD7" w:rsidP="00982CD7">
      <w:pPr>
        <w:pStyle w:val="a5"/>
        <w:spacing w:after="0" w:line="240" w:lineRule="auto"/>
        <w:ind w:left="426"/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4C3960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C02BC8" w14:textId="77777777" w:rsidR="00CD2424" w:rsidRDefault="00CD2424" w:rsidP="00C81DB8">
      <w:pPr>
        <w:spacing w:after="0" w:line="240" w:lineRule="auto"/>
      </w:pPr>
      <w:r>
        <w:separator/>
      </w:r>
    </w:p>
  </w:endnote>
  <w:endnote w:type="continuationSeparator" w:id="0">
    <w:p w14:paraId="32A2F97D" w14:textId="77777777" w:rsidR="00CD2424" w:rsidRDefault="00CD2424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182558" w14:textId="77777777" w:rsidR="00CD2424" w:rsidRDefault="00CD2424" w:rsidP="00C81DB8">
      <w:pPr>
        <w:spacing w:after="0" w:line="240" w:lineRule="auto"/>
      </w:pPr>
      <w:r>
        <w:separator/>
      </w:r>
    </w:p>
  </w:footnote>
  <w:footnote w:type="continuationSeparator" w:id="0">
    <w:p w14:paraId="6D969BE1" w14:textId="77777777" w:rsidR="00CD2424" w:rsidRDefault="00CD2424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7EA1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127EA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27EA1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45F78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960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A5654"/>
    <w:rsid w:val="009B06C0"/>
    <w:rsid w:val="009B68CC"/>
    <w:rsid w:val="009B7715"/>
    <w:rsid w:val="00A05B9B"/>
    <w:rsid w:val="00A10CDA"/>
    <w:rsid w:val="00A13B6C"/>
    <w:rsid w:val="00A43392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2424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E1644-E1C9-47BA-B654-5D898A45C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9</TotalTime>
  <Pages>3</Pages>
  <Words>599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Windows User</cp:lastModifiedBy>
  <cp:revision>3</cp:revision>
  <cp:lastPrinted>2016-06-28T22:53:00Z</cp:lastPrinted>
  <dcterms:created xsi:type="dcterms:W3CDTF">2016-06-28T22:53:00Z</dcterms:created>
  <dcterms:modified xsi:type="dcterms:W3CDTF">2016-06-29T01:04:00Z</dcterms:modified>
</cp:coreProperties>
</file>